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AE2" w:rsidRDefault="004B6AE2" w:rsidP="00352BBF">
            <w:r>
              <w:t>Приложение 11</w:t>
            </w: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AE2" w:rsidRDefault="004B6AE2" w:rsidP="00352BB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AE2" w:rsidRDefault="004B6AE2" w:rsidP="004B6AE2">
            <w:r>
              <w:t xml:space="preserve">от </w:t>
            </w:r>
            <w:r w:rsidR="00B91CDB">
              <w:t xml:space="preserve">25.04.2019 </w:t>
            </w:r>
            <w:r>
              <w:t xml:space="preserve">№ </w:t>
            </w:r>
            <w:r w:rsidR="00B91CDB">
              <w:t>49-363</w:t>
            </w: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</w:tr>
      <w:tr w:rsidR="004B6AE2" w:rsidTr="004B6AE2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тыс. руб.</w:t>
            </w:r>
          </w:p>
        </w:tc>
      </w:tr>
      <w:tr w:rsidR="004B6AE2" w:rsidTr="004B6AE2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2021 год</w:t>
            </w:r>
          </w:p>
        </w:tc>
      </w:tr>
      <w:tr w:rsidR="004B6AE2" w:rsidTr="004B6AE2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6AE2" w:rsidRDefault="004B6AE2" w:rsidP="00352BBF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4B6AE2" w:rsidRPr="004B6AE2" w:rsidRDefault="004B6AE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4B6AE2" w:rsidTr="004B6AE2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E2" w:rsidRDefault="004B6AE2" w:rsidP="00352BBF">
            <w:pPr>
              <w:jc w:val="center"/>
            </w:pPr>
            <w:r>
              <w:t>8</w:t>
            </w:r>
          </w:p>
        </w:tc>
      </w:tr>
      <w:tr w:rsidR="004B6AE2" w:rsidTr="004B6AE2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B6AE2" w:rsidRDefault="004B6AE2" w:rsidP="00352BB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4B6AE2" w:rsidRDefault="004B6AE2" w:rsidP="00352BBF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2 876 000,0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2 401 580,4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2 660 000,0</w:t>
            </w:r>
          </w:p>
        </w:tc>
      </w:tr>
      <w:tr w:rsidR="004B6AE2" w:rsidTr="004B6AE2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B6AE2" w:rsidRDefault="004B6AE2" w:rsidP="00352BBF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B6AE2" w:rsidRDefault="004B6AE2" w:rsidP="00352BBF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900 000,0</w:t>
            </w:r>
          </w:p>
        </w:tc>
      </w:tr>
      <w:tr w:rsidR="004B6AE2" w:rsidTr="004B6AE2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3 776 000,0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3 301 580,4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  <w:r>
              <w:t>3 560 000,0</w:t>
            </w:r>
          </w:p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</w:tr>
      <w:tr w:rsidR="004B6AE2" w:rsidTr="004B6AE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</w:tr>
      <w:tr w:rsidR="004B6AE2" w:rsidTr="004B6AE2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</w:tr>
      <w:tr w:rsidR="004B6AE2" w:rsidTr="004B6AE2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</w:tr>
      <w:tr w:rsidR="004B6AE2" w:rsidTr="004B6AE2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Default="004B6AE2" w:rsidP="00352BBF">
            <w:pPr>
              <w:jc w:val="right"/>
            </w:pPr>
          </w:p>
        </w:tc>
      </w:tr>
    </w:tbl>
    <w:p w:rsidR="004B6AE2" w:rsidRPr="00570956" w:rsidRDefault="004B6AE2" w:rsidP="004B6AE2"/>
    <w:p w:rsidR="00E2598B" w:rsidRPr="004B6AE2" w:rsidRDefault="00E2598B" w:rsidP="004B6AE2"/>
    <w:sectPr w:rsidR="00E2598B" w:rsidRPr="004B6AE2" w:rsidSect="004B6AE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213" w:rsidRDefault="00465213" w:rsidP="004B6AE2">
      <w:r>
        <w:separator/>
      </w:r>
    </w:p>
  </w:endnote>
  <w:endnote w:type="continuationSeparator" w:id="1">
    <w:p w:rsidR="00465213" w:rsidRDefault="00465213" w:rsidP="004B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213" w:rsidRDefault="00465213" w:rsidP="004B6AE2">
      <w:r>
        <w:separator/>
      </w:r>
    </w:p>
  </w:footnote>
  <w:footnote w:type="continuationSeparator" w:id="1">
    <w:p w:rsidR="00465213" w:rsidRDefault="00465213" w:rsidP="004B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E2" w:rsidRDefault="00E62CA2" w:rsidP="005904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6A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6AE2" w:rsidRDefault="004B6A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E2" w:rsidRDefault="00E62CA2" w:rsidP="005904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6A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6AE2">
      <w:rPr>
        <w:rStyle w:val="a7"/>
        <w:noProof/>
      </w:rPr>
      <w:t>1</w:t>
    </w:r>
    <w:r>
      <w:rPr>
        <w:rStyle w:val="a7"/>
      </w:rPr>
      <w:fldChar w:fldCharType="end"/>
    </w:r>
  </w:p>
  <w:p w:rsidR="004B6AE2" w:rsidRDefault="004B6A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4B6AE2"/>
    <w:rsid w:val="002C3F39"/>
    <w:rsid w:val="00465213"/>
    <w:rsid w:val="004B6AE2"/>
    <w:rsid w:val="006808C6"/>
    <w:rsid w:val="00704158"/>
    <w:rsid w:val="008073DE"/>
    <w:rsid w:val="008E2285"/>
    <w:rsid w:val="00A24CAF"/>
    <w:rsid w:val="00AB16F4"/>
    <w:rsid w:val="00B912FD"/>
    <w:rsid w:val="00B91CDB"/>
    <w:rsid w:val="00C40632"/>
    <w:rsid w:val="00E2598B"/>
    <w:rsid w:val="00E62CA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6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6AE2"/>
  </w:style>
  <w:style w:type="paragraph" w:styleId="a5">
    <w:name w:val="footer"/>
    <w:basedOn w:val="a"/>
    <w:link w:val="a6"/>
    <w:uiPriority w:val="99"/>
    <w:semiHidden/>
    <w:unhideWhenUsed/>
    <w:rsid w:val="004B6A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6AE2"/>
  </w:style>
  <w:style w:type="character" w:styleId="a7">
    <w:name w:val="page number"/>
    <w:basedOn w:val="a0"/>
    <w:uiPriority w:val="99"/>
    <w:semiHidden/>
    <w:unhideWhenUsed/>
    <w:rsid w:val="004B6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3</cp:revision>
  <dcterms:created xsi:type="dcterms:W3CDTF">2019-04-24T12:12:00Z</dcterms:created>
  <dcterms:modified xsi:type="dcterms:W3CDTF">2019-04-25T11:59:00Z</dcterms:modified>
</cp:coreProperties>
</file>